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388EF" w14:textId="544E040E" w:rsidR="00BA00AB" w:rsidRDefault="00B516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PYERS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4FFE82F3" w14:textId="6100A4CF" w:rsidR="00B5169E" w:rsidRDefault="00B516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70BF8A30" w14:textId="7F255057" w:rsidR="00B5169E" w:rsidRDefault="00B516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81204" w14:textId="6027F965" w:rsidR="00B5169E" w:rsidRDefault="00B516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977EA4" w14:textId="7DBCD7A4" w:rsidR="00B5169E" w:rsidRDefault="00B516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 w:rsidR="00794659">
        <w:rPr>
          <w:rFonts w:ascii="Times New Roman" w:hAnsi="Times New Roman" w:cs="Times New Roman"/>
          <w:sz w:val="24"/>
          <w:szCs w:val="24"/>
        </w:rPr>
        <w:t xml:space="preserve">, with a dispensation as he </w:t>
      </w:r>
      <w:proofErr w:type="gramStart"/>
      <w:r w:rsidR="00794659">
        <w:rPr>
          <w:rFonts w:ascii="Times New Roman" w:hAnsi="Times New Roman" w:cs="Times New Roman"/>
          <w:sz w:val="24"/>
          <w:szCs w:val="24"/>
        </w:rPr>
        <w:t>was</w:t>
      </w:r>
      <w:proofErr w:type="gramEnd"/>
      <w:r w:rsidR="007946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A9AEC8" w14:textId="5A0703AF" w:rsidR="00794659" w:rsidRDefault="0079465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illegitimate.</w:t>
      </w:r>
    </w:p>
    <w:p w14:paraId="7ED89663" w14:textId="18710B3F" w:rsidR="00B5169E" w:rsidRDefault="00B516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</w:t>
      </w:r>
      <w:r w:rsidR="00794659">
        <w:rPr>
          <w:rFonts w:ascii="Times New Roman" w:hAnsi="Times New Roman" w:cs="Times New Roman"/>
          <w:sz w:val="24"/>
          <w:szCs w:val="24"/>
        </w:rPr>
        <w:t>435 and 426)</w:t>
      </w:r>
    </w:p>
    <w:p w14:paraId="43C925FC" w14:textId="16C313EF" w:rsidR="00794659" w:rsidRDefault="0079465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E07411" w14:textId="41D18B83" w:rsidR="00794659" w:rsidRDefault="0079465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20A8A" w14:textId="493DAED4" w:rsidR="00794659" w:rsidRPr="00B5169E" w:rsidRDefault="0079465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sectPr w:rsidR="00794659" w:rsidRPr="00B516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43EF0" w14:textId="77777777" w:rsidR="00B5169E" w:rsidRDefault="00B5169E" w:rsidP="009139A6">
      <w:r>
        <w:separator/>
      </w:r>
    </w:p>
  </w:endnote>
  <w:endnote w:type="continuationSeparator" w:id="0">
    <w:p w14:paraId="7F8AF157" w14:textId="77777777" w:rsidR="00B5169E" w:rsidRDefault="00B516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C97A3" w14:textId="77777777" w:rsidR="00B5169E" w:rsidRDefault="00B516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9A40E" w14:textId="77777777" w:rsidR="00B5169E" w:rsidRPr="009139A6" w:rsidRDefault="00B5169E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0849A" w14:textId="77777777" w:rsidR="00B5169E" w:rsidRDefault="00B516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92BB0" w14:textId="77777777" w:rsidR="00B5169E" w:rsidRDefault="00B5169E" w:rsidP="009139A6">
      <w:r>
        <w:separator/>
      </w:r>
    </w:p>
  </w:footnote>
  <w:footnote w:type="continuationSeparator" w:id="0">
    <w:p w14:paraId="3452BDB4" w14:textId="77777777" w:rsidR="00B5169E" w:rsidRDefault="00B516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C85BD" w14:textId="77777777" w:rsidR="00B5169E" w:rsidRDefault="00B516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E3986" w14:textId="77777777" w:rsidR="00B5169E" w:rsidRDefault="00B516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904CE" w14:textId="77777777" w:rsidR="00B5169E" w:rsidRDefault="00B516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69E"/>
    <w:rsid w:val="000666E0"/>
    <w:rsid w:val="002510B7"/>
    <w:rsid w:val="005C130B"/>
    <w:rsid w:val="00794659"/>
    <w:rsid w:val="00826F5C"/>
    <w:rsid w:val="009139A6"/>
    <w:rsid w:val="009448BB"/>
    <w:rsid w:val="00A3176C"/>
    <w:rsid w:val="00B5169E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A645B"/>
  <w15:chartTrackingRefBased/>
  <w15:docId w15:val="{290ABFC8-B49C-49D9-B5F0-0AB96767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2021-03-19T21:42:00Z</dcterms:created>
  <dcterms:modified xsi:type="dcterms:W3CDTF">2021-03-19T21:53:00Z</dcterms:modified>
</cp:coreProperties>
</file>